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18FA1" w14:textId="77777777"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611FD07A" w14:textId="22A75F27" w:rsidR="00CE6D2C" w:rsidRPr="00E249D1" w:rsidRDefault="00E249D1" w:rsidP="00E249D1">
      <w:pPr>
        <w:pStyle w:val="Heading1"/>
        <w:jc w:val="center"/>
        <w:rPr>
          <w:sz w:val="52"/>
          <w:szCs w:val="52"/>
        </w:rPr>
      </w:pPr>
      <w:r w:rsidRPr="52714167">
        <w:rPr>
          <w:sz w:val="52"/>
          <w:szCs w:val="52"/>
        </w:rPr>
        <w:t>PALM SUNDAY</w:t>
      </w:r>
    </w:p>
    <w:p w14:paraId="16298887" w14:textId="1A466582" w:rsidR="00E249D1" w:rsidRPr="007D1E26" w:rsidRDefault="00E249D1" w:rsidP="00E249D1">
      <w:pPr>
        <w:pStyle w:val="Heading2"/>
        <w:rPr>
          <w:i w:val="0"/>
          <w:sz w:val="28"/>
          <w:szCs w:val="20"/>
        </w:rPr>
      </w:pPr>
      <w:r w:rsidRPr="007D1E26">
        <w:rPr>
          <w:rStyle w:val="SubtleEmphasis"/>
          <w:b/>
          <w:bCs/>
          <w:sz w:val="28"/>
          <w:szCs w:val="20"/>
        </w:rPr>
        <w:t>Big Idea:</w:t>
      </w:r>
      <w:r w:rsidRPr="007D1E26">
        <w:rPr>
          <w:rStyle w:val="SubtleEmphasis"/>
          <w:sz w:val="28"/>
          <w:szCs w:val="20"/>
        </w:rPr>
        <w:t xml:space="preserve"> </w:t>
      </w:r>
      <w:r w:rsidRPr="00E249D1">
        <w:rPr>
          <w:rStyle w:val="SubtleEmphasis"/>
          <w:sz w:val="28"/>
          <w:szCs w:val="20"/>
        </w:rPr>
        <w:t>Throughout Holy Week, God’s unshakeable love is shown again and again, woven into every turn.</w:t>
      </w:r>
    </w:p>
    <w:p w14:paraId="52676BF3" w14:textId="75A2F249" w:rsidR="00E249D1" w:rsidRDefault="00E249D1" w:rsidP="00E249D1">
      <w:pPr>
        <w:pStyle w:val="Heading2"/>
        <w:rPr>
          <w:i w:val="0"/>
          <w:sz w:val="28"/>
          <w:szCs w:val="20"/>
        </w:rPr>
      </w:pPr>
      <w:r w:rsidRPr="007D1E26">
        <w:rPr>
          <w:b/>
          <w:bCs/>
          <w:i w:val="0"/>
          <w:sz w:val="28"/>
          <w:szCs w:val="20"/>
        </w:rPr>
        <w:t>Key Scripture:</w:t>
      </w:r>
      <w:r w:rsidRPr="007D1E26">
        <w:rPr>
          <w:i w:val="0"/>
          <w:sz w:val="28"/>
          <w:szCs w:val="20"/>
        </w:rPr>
        <w:t xml:space="preserve"> </w:t>
      </w:r>
      <w:r>
        <w:rPr>
          <w:i w:val="0"/>
          <w:sz w:val="28"/>
          <w:szCs w:val="20"/>
        </w:rPr>
        <w:t>Luke 19:28-40</w:t>
      </w:r>
    </w:p>
    <w:p w14:paraId="0735D8C2" w14:textId="0CC74A59" w:rsidR="00316BBF" w:rsidRDefault="00316BBF" w:rsidP="00316BBF"/>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316BBF" w:rsidRPr="00C16E34" w14:paraId="7B750CB5" w14:textId="77777777" w:rsidTr="49EBDFCD">
        <w:trPr>
          <w:trHeight w:val="50"/>
        </w:trPr>
        <w:tc>
          <w:tcPr>
            <w:tcW w:w="1843" w:type="dxa"/>
          </w:tcPr>
          <w:p w14:paraId="4F8008D5" w14:textId="77777777" w:rsidR="00316BBF" w:rsidRPr="00A901DE" w:rsidRDefault="00316BBF" w:rsidP="00A901DE">
            <w:pPr>
              <w:pStyle w:val="Heading3"/>
            </w:pPr>
            <w:r w:rsidRPr="00A901DE">
              <w:t>Introduction</w:t>
            </w:r>
          </w:p>
          <w:p w14:paraId="7DDFAFE9" w14:textId="77777777" w:rsidR="00316BBF" w:rsidRPr="00A901DE" w:rsidRDefault="00316BBF" w:rsidP="00A901DE">
            <w:pPr>
              <w:pStyle w:val="Heading3"/>
              <w:rPr>
                <w:rStyle w:val="SubtleEmphasis"/>
              </w:rPr>
            </w:pPr>
          </w:p>
        </w:tc>
        <w:tc>
          <w:tcPr>
            <w:tcW w:w="8222" w:type="dxa"/>
          </w:tcPr>
          <w:p w14:paraId="4BEF781B" w14:textId="533C01E4" w:rsidR="00316BBF" w:rsidRPr="00A901DE" w:rsidRDefault="00316BBF" w:rsidP="00A901DE">
            <w:pPr>
              <w:rPr>
                <w:lang w:val="en-US"/>
              </w:rPr>
            </w:pPr>
            <w:r w:rsidRPr="3C892299">
              <w:rPr>
                <w:lang w:val="en-US"/>
              </w:rPr>
              <w:t xml:space="preserve">This coming week, the week before Easter, is an important one for Christians all around the world. The week is often referred to as ‘Holy Week’. Each year, during Holy Week, Christians reflect on the Bible’s eyewitness accounts of Jesus’ last days on Earth. Some carry palm branches through the streets. Others gather in churches – lighting candles, sharing feasts or washing each other’s feet. Others quietly pray at home. </w:t>
            </w:r>
          </w:p>
          <w:p w14:paraId="599F5466" w14:textId="06B7430E" w:rsidR="00316BBF" w:rsidRPr="00A901DE" w:rsidRDefault="00316BBF" w:rsidP="00A901DE">
            <w:pPr>
              <w:rPr>
                <w:lang w:val="en-US"/>
              </w:rPr>
            </w:pPr>
            <w:r w:rsidRPr="3C892299">
              <w:rPr>
                <w:lang w:val="en-US"/>
              </w:rPr>
              <w:t xml:space="preserve">Why do they do this? Why is Holy Week such a big deal? Because these events are central to anyone who chooses to follow Jesus and put their faith in him. Because there is so much in this week to challenge and inspire us; this is a story that changes lives! And as we think about Jesus’ sacrifice during that week, we gain a deeper understanding of his love for us. </w:t>
            </w:r>
          </w:p>
          <w:p w14:paraId="59FCFE3D" w14:textId="786B0C90" w:rsidR="00316BBF" w:rsidRPr="00A901DE" w:rsidRDefault="00316BBF" w:rsidP="3C892299">
            <w:pPr>
              <w:rPr>
                <w:color w:val="003450" w:themeColor="text2"/>
                <w:lang w:val="en-US"/>
              </w:rPr>
            </w:pPr>
            <w:r w:rsidRPr="5ADDAFC5">
              <w:rPr>
                <w:lang w:val="en-US"/>
              </w:rPr>
              <w:t xml:space="preserve">No matter who we are — whether we have been </w:t>
            </w:r>
            <w:r w:rsidR="4D0CB786" w:rsidRPr="5ADDAFC5">
              <w:rPr>
                <w:lang w:val="en-US"/>
              </w:rPr>
              <w:t xml:space="preserve">a </w:t>
            </w:r>
            <w:r w:rsidRPr="5ADDAFC5">
              <w:rPr>
                <w:lang w:val="en-US"/>
              </w:rPr>
              <w:t>Christia</w:t>
            </w:r>
            <w:r w:rsidR="270CA4D7" w:rsidRPr="5ADDAFC5">
              <w:rPr>
                <w:lang w:val="en-US"/>
              </w:rPr>
              <w:t>n</w:t>
            </w:r>
            <w:r w:rsidRPr="5ADDAFC5">
              <w:rPr>
                <w:lang w:val="en-US"/>
              </w:rPr>
              <w:t xml:space="preserve"> for many years or we are simply exploring faith — there is much for us to discover. The week is full of twists and turns. Like a rollercoaster ride, we see celebration turning into sorrow, shouts of praise turning into cries of condemnation, and confidence turning into confusion. And, by the time this one week is over, we will see the ultimate contrast – when what seems like ultimate defeat is transformed into victory! </w:t>
            </w:r>
          </w:p>
          <w:p w14:paraId="2AB5F9D5" w14:textId="4CCDA5A3" w:rsidR="00316BBF" w:rsidRPr="00A901DE" w:rsidRDefault="00316BBF" w:rsidP="00A901DE">
            <w:pPr>
              <w:rPr>
                <w:lang w:val="en-US"/>
              </w:rPr>
            </w:pPr>
            <w:r w:rsidRPr="3C892299">
              <w:rPr>
                <w:lang w:val="en-US"/>
              </w:rPr>
              <w:t xml:space="preserve">So, today, I would like to invite you to come with me on a fresh journey of discovery; to take hold of the meaning behind the events and experience the deeper purpose that flows through them. </w:t>
            </w:r>
          </w:p>
          <w:p w14:paraId="67A68CD1" w14:textId="223E29D0" w:rsidR="00316BBF" w:rsidRPr="00A901DE" w:rsidRDefault="00316BBF" w:rsidP="00A901DE">
            <w:r w:rsidRPr="00A901DE">
              <w:rPr>
                <w:lang w:val="en-US"/>
              </w:rPr>
              <w:t xml:space="preserve">Today we will be focusing on one constant theme that is woven into everything that happened during Holy Week, and that theme is love: </w:t>
            </w:r>
            <w:r w:rsidRPr="00A901DE">
              <w:rPr>
                <w:i/>
                <w:iCs/>
                <w:lang w:val="en-US"/>
              </w:rPr>
              <w:t xml:space="preserve">Unshakeable Love. </w:t>
            </w:r>
            <w:r w:rsidRPr="00A901DE">
              <w:rPr>
                <w:lang w:val="en-US"/>
              </w:rPr>
              <w:t>This is the story of a love so great that it does not fall away when popular opinion turns nasty or when things get tough; so deep that it endures betrayal and pain; and so incredible that it ultimately overcomes the greatest challenge — even death itself.</w:t>
            </w:r>
          </w:p>
        </w:tc>
      </w:tr>
      <w:tr w:rsidR="00316BBF" w:rsidRPr="00C16E34" w14:paraId="1DC02FD0" w14:textId="77777777" w:rsidTr="49EBDFCD">
        <w:tc>
          <w:tcPr>
            <w:tcW w:w="1843" w:type="dxa"/>
          </w:tcPr>
          <w:p w14:paraId="54757357" w14:textId="77777777" w:rsidR="00316BBF" w:rsidRPr="00A901DE" w:rsidRDefault="00316BBF" w:rsidP="00A901DE">
            <w:pPr>
              <w:pStyle w:val="Heading3"/>
            </w:pPr>
            <w:r w:rsidRPr="00A901DE">
              <w:t>Transition</w:t>
            </w:r>
          </w:p>
        </w:tc>
        <w:tc>
          <w:tcPr>
            <w:tcW w:w="8222" w:type="dxa"/>
          </w:tcPr>
          <w:p w14:paraId="4B5D81C9" w14:textId="77777777" w:rsidR="00316BBF" w:rsidRPr="00A901DE" w:rsidRDefault="00316BBF" w:rsidP="00A901DE">
            <w:r w:rsidRPr="00A901DE">
              <w:t xml:space="preserve">So, let’s look together now at the </w:t>
            </w:r>
            <w:r w:rsidRPr="00A901DE">
              <w:rPr>
                <w:b/>
                <w:bCs/>
              </w:rPr>
              <w:t>UNSHAKEABLE LOVE</w:t>
            </w:r>
            <w:r w:rsidRPr="00A901DE">
              <w:t xml:space="preserve"> of Jesus.  </w:t>
            </w:r>
          </w:p>
          <w:p w14:paraId="38D6A68D" w14:textId="42AB941A" w:rsidR="00316BBF" w:rsidRPr="00A901DE" w:rsidRDefault="00316BBF" w:rsidP="00A901DE">
            <w:r w:rsidRPr="00A901DE">
              <w:rPr>
                <w:lang w:val="en-US"/>
              </w:rPr>
              <w:t>Let’s picture ourselves in these events and see what God wants to show us this morning.</w:t>
            </w:r>
          </w:p>
        </w:tc>
      </w:tr>
      <w:tr w:rsidR="00316BBF" w:rsidRPr="00C16E34" w14:paraId="25E3B5B2" w14:textId="77777777" w:rsidTr="49EBDFCD">
        <w:trPr>
          <w:trHeight w:val="4530"/>
        </w:trPr>
        <w:tc>
          <w:tcPr>
            <w:tcW w:w="1843" w:type="dxa"/>
          </w:tcPr>
          <w:p w14:paraId="4FFD5548" w14:textId="7E100E24" w:rsidR="00316BBF" w:rsidRPr="00A901DE" w:rsidRDefault="00316BBF" w:rsidP="00A901DE">
            <w:pPr>
              <w:pStyle w:val="Heading3"/>
            </w:pPr>
            <w:r w:rsidRPr="00A901DE">
              <w:t>1. Jesus’ royal entrance is marked by love</w:t>
            </w:r>
          </w:p>
        </w:tc>
        <w:tc>
          <w:tcPr>
            <w:tcW w:w="8222" w:type="dxa"/>
          </w:tcPr>
          <w:p w14:paraId="51A62543" w14:textId="77777777" w:rsidR="00316BBF" w:rsidRPr="00A901DE" w:rsidRDefault="00316BBF" w:rsidP="00A901DE">
            <w:pPr>
              <w:rPr>
                <w:lang w:val="en-US"/>
              </w:rPr>
            </w:pPr>
            <w:bookmarkStart w:id="0" w:name="_Hlk179216623"/>
            <w:bookmarkStart w:id="1" w:name="_Hlk179382291"/>
            <w:bookmarkEnd w:id="0"/>
            <w:bookmarkEnd w:id="1"/>
            <w:r w:rsidRPr="00A901DE">
              <w:rPr>
                <w:lang w:val="en-US"/>
              </w:rPr>
              <w:t xml:space="preserve">We begin five days before Jesus was crucified, on what is now known as Palm Sunday. People are lining the streets to welcome Jesus as the long-awaited king. In some ways, this is the ‘curtain raiser’ to the main event. Imagine yourself standing there as the scene unfolds before you. Whispers sweep through the crowd as Jesus approaches. “It’s him! He is the one who will save us – the one we’ve been waiting for!” As Jesus gets closer, people raise their palm branches and wave them, crying, </w:t>
            </w:r>
            <w:r w:rsidRPr="00A901DE">
              <w:rPr>
                <w:i/>
                <w:iCs/>
                <w:lang w:val="en-US"/>
              </w:rPr>
              <w:t xml:space="preserve">Hosanna, Hosanna… Blessed is he who comes in the name of the Lord! </w:t>
            </w:r>
            <w:r w:rsidRPr="00A901DE">
              <w:rPr>
                <w:lang w:val="en-US"/>
              </w:rPr>
              <w:t xml:space="preserve">The energy and expectation of the moment is tangible, and it’s hard not to be caught up in it!  </w:t>
            </w:r>
          </w:p>
          <w:p w14:paraId="37CCD9B6" w14:textId="5C393089" w:rsidR="00316BBF" w:rsidRPr="00A901DE" w:rsidRDefault="00316BBF" w:rsidP="00A901DE">
            <w:pPr>
              <w:rPr>
                <w:lang w:val="en-US"/>
              </w:rPr>
            </w:pPr>
            <w:r w:rsidRPr="5ADDAFC5">
              <w:rPr>
                <w:lang w:val="en-US"/>
              </w:rPr>
              <w:t>But, as you look closer, you see that this is no ordinary parade.</w:t>
            </w:r>
            <w:r>
              <w:br/>
            </w:r>
          </w:p>
          <w:p w14:paraId="2940369D" w14:textId="17F1B681" w:rsidR="00316BBF" w:rsidRPr="00A901DE" w:rsidRDefault="00316BBF" w:rsidP="3C892299">
            <w:pPr>
              <w:shd w:val="clear" w:color="auto" w:fill="A9E0FF"/>
              <w:rPr>
                <w:lang w:val="en-US"/>
              </w:rPr>
            </w:pPr>
            <w:r w:rsidRPr="3C892299">
              <w:rPr>
                <w:rFonts w:eastAsia="Avenir Next LT Pro" w:cs="Avenir Next LT Pro"/>
                <w:b/>
                <w:bCs/>
                <w:lang w:val="en-US"/>
              </w:rPr>
              <w:t xml:space="preserve">Illustration – </w:t>
            </w:r>
            <w:r w:rsidRPr="3C892299">
              <w:rPr>
                <w:rFonts w:eastAsia="Avenir Next LT Pro" w:cs="Avenir Next LT Pro"/>
                <w:b/>
                <w:bCs/>
                <w:i/>
                <w:iCs/>
                <w:lang w:val="en-US"/>
              </w:rPr>
              <w:t>Not what you expected</w:t>
            </w:r>
            <w:r>
              <w:br/>
            </w:r>
            <w:r>
              <w:br/>
            </w:r>
            <w:r w:rsidRPr="3C892299">
              <w:rPr>
                <w:rFonts w:eastAsia="Avenir Next LT Pro" w:cs="Avenir Next LT Pro"/>
                <w:lang w:val="en-US"/>
              </w:rPr>
              <w:t xml:space="preserve">Have you ever had a holiday that didn’t go anything like you planned? Or a conversation that you planned out in your head – and then it went completely different to what you expected? The crowd may have been feeling something of this on Palm Sunday. </w:t>
            </w:r>
            <w:r>
              <w:br/>
            </w:r>
            <w:r>
              <w:br/>
            </w:r>
            <w:r w:rsidRPr="3C892299">
              <w:rPr>
                <w:lang w:val="en-US"/>
              </w:rPr>
              <w:t>The king before them is not what they expected.</w:t>
            </w:r>
          </w:p>
          <w:p w14:paraId="1F7BE447" w14:textId="77777777" w:rsidR="00316BBF" w:rsidRPr="00A901DE" w:rsidRDefault="00316BBF" w:rsidP="00A901DE">
            <w:r w:rsidRPr="00A901DE">
              <w:t>Kings in those days entered cities on warhorses, surrounded by soldiers and banners. But Jesus comes in humility and peace. When John, the disciple, retells what happened he notes that Jesus enters Jerusalem on a young donkey — fulfilling the ancient prophecy:</w:t>
            </w:r>
          </w:p>
          <w:p w14:paraId="6EF136F4" w14:textId="77777777" w:rsidR="00316BBF" w:rsidRPr="00A901DE" w:rsidRDefault="00316BBF" w:rsidP="00A901DE">
            <w:r w:rsidRPr="00A901DE">
              <w:t>“See, your king comes to you, gentle and riding on a donkey”.</w:t>
            </w:r>
            <w:r w:rsidRPr="00A901DE">
              <w:rPr>
                <w:rStyle w:val="FootnoteReference"/>
              </w:rPr>
              <w:footnoteReference w:id="2"/>
            </w:r>
          </w:p>
          <w:p w14:paraId="36D63390" w14:textId="77777777" w:rsidR="00316BBF" w:rsidRPr="00A901DE" w:rsidRDefault="00316BBF" w:rsidP="00A901DE">
            <w:r>
              <w:t>Riding on a donkey? This is not what we would expect from a king!</w:t>
            </w:r>
          </w:p>
          <w:p w14:paraId="269236A1" w14:textId="0898647B" w:rsidR="00316BBF" w:rsidRPr="00A901DE" w:rsidRDefault="00316BBF" w:rsidP="00A901DE">
            <w:r>
              <w:t>As the crowd shouts “Hosanna!” – which means “Save us now!” – they are looking for a political Messiah: someone to overthrow the Romans who occupied their land; someone to restore their nation. But Jesus’ purpose goes so much deeper — he comes to save people not from Caesar, the Emperor, but from the power of sin and death itself.</w:t>
            </w:r>
          </w:p>
          <w:p w14:paraId="413715B2" w14:textId="134FC453" w:rsidR="00316BBF" w:rsidRPr="00A901DE" w:rsidRDefault="00316BBF" w:rsidP="00A901DE">
            <w:r>
              <w:t>Here, we catch a glimpse of his unshakeable love for us: a love that doesn’t bend to the world’s expectations, a love that stays true to God’s purpose even when it is misunderstood.</w:t>
            </w:r>
          </w:p>
          <w:p w14:paraId="64FBBBBD" w14:textId="6494FFBF" w:rsidR="00316BBF" w:rsidRPr="00A901DE" w:rsidRDefault="00316BBF" w:rsidP="3C892299">
            <w:pPr>
              <w:rPr>
                <w:rFonts w:eastAsia="Avenir Next LT Pro" w:cs="Avenir Next LT Pro"/>
                <w:lang w:val="en-US"/>
              </w:rPr>
            </w:pPr>
            <w:r w:rsidRPr="3C892299">
              <w:rPr>
                <w:rFonts w:eastAsia="Avenir Next LT Pro" w:cs="Avenir Next LT Pro"/>
                <w:lang w:val="en-US"/>
              </w:rPr>
              <w:t>He comes not to tear down, but to restore and renew. He comes not as a mighty warrior, but in humility, offering peace.</w:t>
            </w:r>
            <w:r>
              <w:br/>
            </w:r>
            <w:r>
              <w:br/>
            </w:r>
            <w:r w:rsidRPr="3C892299">
              <w:rPr>
                <w:lang w:val="en-US"/>
              </w:rPr>
              <w:t>The crowd expect a ‘fix everything now’ king — but Jesus comes with a love that would fix something much deeper. Their hopes are loud; his purpose is quiet and costly.</w:t>
            </w:r>
          </w:p>
          <w:p w14:paraId="3E296579" w14:textId="77777777" w:rsidR="00316BBF" w:rsidRPr="00A901DE" w:rsidRDefault="00316BBF" w:rsidP="00A901DE">
            <w:r>
              <w:t>Today, as we reflect, we notice that because of Jesus’ love, he comes with compassion, not conflict. He comes to bring spiritual freedom — not political freedom. He is destined for a cross, not a throne. And he comes in peace.</w:t>
            </w:r>
          </w:p>
          <w:p w14:paraId="699F78A1" w14:textId="58EA6998" w:rsidR="00316BBF" w:rsidRPr="00A901DE" w:rsidRDefault="00316BBF" w:rsidP="00A901DE">
            <w:r>
              <w:t>He is the king who comes in love. His royal entrance is marked by love.</w:t>
            </w:r>
            <w:r w:rsidR="50C0A3A0">
              <w:t xml:space="preserve"> </w:t>
            </w:r>
          </w:p>
        </w:tc>
      </w:tr>
      <w:tr w:rsidR="00316BBF" w:rsidRPr="00C16E34" w14:paraId="2C0BA772" w14:textId="77777777" w:rsidTr="49EBDFCD">
        <w:tc>
          <w:tcPr>
            <w:tcW w:w="1843" w:type="dxa"/>
          </w:tcPr>
          <w:p w14:paraId="2BBE3526" w14:textId="5A22ECC1" w:rsidR="00316BBF" w:rsidRPr="00A901DE" w:rsidRDefault="00316BBF" w:rsidP="00A901DE">
            <w:pPr>
              <w:pStyle w:val="Heading3"/>
            </w:pPr>
            <w:r>
              <w:t xml:space="preserve">1: </w:t>
            </w:r>
          </w:p>
          <w:p w14:paraId="3B09B138" w14:textId="77777777" w:rsidR="00316BBF" w:rsidRPr="00A901DE" w:rsidRDefault="00316BBF" w:rsidP="00A901DE">
            <w:pPr>
              <w:pStyle w:val="Heading3"/>
              <w:rPr>
                <w:rFonts w:cs="Arial"/>
              </w:rPr>
            </w:pPr>
          </w:p>
        </w:tc>
        <w:tc>
          <w:tcPr>
            <w:tcW w:w="8222" w:type="dxa"/>
          </w:tcPr>
          <w:p w14:paraId="7DE096F1" w14:textId="18EFC23F" w:rsidR="00316BBF" w:rsidRPr="00A901DE" w:rsidRDefault="00316BBF" w:rsidP="00A901DE">
            <w:pPr>
              <w:rPr>
                <w:rStyle w:val="SubtleEmphasis"/>
              </w:rPr>
            </w:pPr>
            <w:r w:rsidRPr="00A901DE">
              <w:rPr>
                <w:i/>
                <w:iCs/>
                <w:lang w:val="en-US"/>
              </w:rPr>
              <w:t>His royal entrance is marked by love.</w:t>
            </w:r>
          </w:p>
        </w:tc>
      </w:tr>
      <w:tr w:rsidR="00316BBF" w14:paraId="325BF4A3" w14:textId="77777777" w:rsidTr="49EBDFCD">
        <w:trPr>
          <w:trHeight w:val="300"/>
        </w:trPr>
        <w:tc>
          <w:tcPr>
            <w:tcW w:w="1843" w:type="dxa"/>
          </w:tcPr>
          <w:p w14:paraId="562378AF" w14:textId="64F7963F" w:rsidR="00316BBF" w:rsidRPr="00A901DE" w:rsidRDefault="00316BBF" w:rsidP="00A901DE">
            <w:pPr>
              <w:pStyle w:val="Heading3"/>
            </w:pPr>
            <w:r w:rsidRPr="00A901DE">
              <w:t xml:space="preserve">2. </w:t>
            </w:r>
            <w:r w:rsidR="00F30577" w:rsidRPr="00A901DE">
              <w:t>His love cannot be shaken</w:t>
            </w:r>
          </w:p>
          <w:p w14:paraId="29D9BB3A" w14:textId="77777777" w:rsidR="00316BBF" w:rsidRPr="00A901DE" w:rsidRDefault="00316BBF" w:rsidP="00A901DE">
            <w:pPr>
              <w:pStyle w:val="Heading3"/>
            </w:pPr>
          </w:p>
        </w:tc>
        <w:tc>
          <w:tcPr>
            <w:tcW w:w="8222" w:type="dxa"/>
          </w:tcPr>
          <w:p w14:paraId="2E9D3E1D" w14:textId="7B7CB4B0" w:rsidR="00F30577" w:rsidRPr="00A901DE" w:rsidRDefault="00F30577" w:rsidP="00A901DE">
            <w:r w:rsidRPr="00A901DE">
              <w:t>There is a lovely old song sung in some Salvation Army churches that says, “Love’s value is proved by love’s test”,</w:t>
            </w:r>
            <w:r w:rsidRPr="00A901DE">
              <w:rPr>
                <w:rStyle w:val="FootnoteReference"/>
              </w:rPr>
              <w:footnoteReference w:id="3"/>
            </w:r>
            <w:r w:rsidRPr="00A901DE">
              <w:t xml:space="preserve"> and this is actually a helpful transition for us here. Because the celebration on Palm Sunday is short-lived and the scene rapidly changes before us. Jesus’ love is soon tested in the most dramatic ways.</w:t>
            </w:r>
          </w:p>
          <w:p w14:paraId="6164A125" w14:textId="7F59408C" w:rsidR="00F30577" w:rsidRPr="00A901DE" w:rsidRDefault="00F30577" w:rsidP="00A901DE">
            <w:r w:rsidRPr="00A901DE">
              <w:t>Four days after Palm Sunday, Jesus eats a meal with his disciples. Imagine you are there – reclining on cushions, sharing bread, wine and dips. Jesus has just finished washing everyone’s feet and you hear him say, “Truly I tell you, one of you will betray me.”</w:t>
            </w:r>
            <w:r w:rsidRPr="00A901DE">
              <w:rPr>
                <w:rStyle w:val="FootnoteReference"/>
              </w:rPr>
              <w:footnoteReference w:id="4"/>
            </w:r>
            <w:r w:rsidRPr="00A901DE">
              <w:t xml:space="preserve"> He kn</w:t>
            </w:r>
            <w:r w:rsidR="496E791A" w:rsidRPr="00A901DE">
              <w:t>ew</w:t>
            </w:r>
            <w:r w:rsidRPr="00A901DE">
              <w:t xml:space="preserve"> this disciple will betray him, and yet he had just knelt and washed his feet!</w:t>
            </w:r>
            <w:r w:rsidRPr="00A901DE">
              <w:rPr>
                <w:rStyle w:val="FootnoteReference"/>
              </w:rPr>
              <w:footnoteReference w:id="5"/>
            </w:r>
            <w:r w:rsidRPr="00A901DE">
              <w:t xml:space="preserve"> That’s an unshakeable love.</w:t>
            </w:r>
          </w:p>
          <w:p w14:paraId="1063F626" w14:textId="77777777" w:rsidR="00F30577" w:rsidRPr="00A901DE" w:rsidRDefault="00F30577" w:rsidP="00A901DE">
            <w:r>
              <w:t xml:space="preserve">Next, picture yourself standing in the crowd as Jesus is arrested. You know Jesus is innocent, but he is being treated like a criminal! One of the disciples, Peter, lashes out, drawing his sword and chopping off the ear of the servant of the high priest, who is with the soldiers, arresting Jesus. And how does Jesus respond? He heals the servant’s ear. That’s an unshakeable love. </w:t>
            </w:r>
            <w:r w:rsidRPr="3C892299">
              <w:rPr>
                <w:color w:val="00B050"/>
              </w:rPr>
              <w:t xml:space="preserve"> </w:t>
            </w:r>
          </w:p>
          <w:p w14:paraId="5EFB888E" w14:textId="77777777" w:rsidR="00F30577" w:rsidRPr="00A901DE" w:rsidRDefault="00F30577" w:rsidP="00A901DE">
            <w:r w:rsidRPr="00A901DE">
              <w:t>Now, picture Jesus on the cross. Imagine yourself standing there near his mother Mary, watching on. Jesus has been mocked and whipped and yet he prays for those who are hurting him. He prays, “Father, forgive them, for they don’t know what they are doing.</w:t>
            </w:r>
            <w:r w:rsidRPr="00A901DE" w:rsidDel="00432D8E">
              <w:t>”</w:t>
            </w:r>
            <w:r w:rsidRPr="00A901DE">
              <w:rPr>
                <w:rStyle w:val="FootnoteReference"/>
              </w:rPr>
              <w:footnoteReference w:id="6"/>
            </w:r>
            <w:r w:rsidRPr="00A901DE">
              <w:t xml:space="preserve"> That’s an unshakeable love!</w:t>
            </w:r>
          </w:p>
          <w:p w14:paraId="4682A9F1" w14:textId="77777777" w:rsidR="00F30577" w:rsidRPr="00A901DE" w:rsidRDefault="00F30577" w:rsidP="00A901DE">
            <w:r>
              <w:t xml:space="preserve">During Holy Week, Jesus’ love was tested, and it could not be shaken.  </w:t>
            </w:r>
          </w:p>
          <w:p w14:paraId="2B3BB661" w14:textId="77777777" w:rsidR="00F30577" w:rsidRPr="00A901DE" w:rsidRDefault="00F30577" w:rsidP="00A901DE">
            <w:r w:rsidRPr="00A901DE">
              <w:t>One of Jesus’ disciples, John – the one sometimes referred to as “the disciple whom Jesus loved” – puts it like this:</w:t>
            </w:r>
          </w:p>
          <w:p w14:paraId="2CD08054" w14:textId="77777777" w:rsidR="00F30577" w:rsidRPr="00A901DE" w:rsidRDefault="00F30577" w:rsidP="00A901DE">
            <w:r w:rsidRPr="00A901DE">
              <w:t>“He had always loved his followers in this world, and he loved them to the very end.”</w:t>
            </w:r>
            <w:r w:rsidRPr="00A901DE">
              <w:rPr>
                <w:rStyle w:val="FootnoteReference"/>
                <w:rFonts w:cs="Arial"/>
              </w:rPr>
              <w:footnoteReference w:id="7"/>
            </w:r>
            <w:r w:rsidRPr="00A901DE">
              <w:t xml:space="preserve"> </w:t>
            </w:r>
          </w:p>
          <w:p w14:paraId="380EFF11" w14:textId="7E157F02" w:rsidR="00316BBF" w:rsidRPr="00A901DE" w:rsidRDefault="00F30577" w:rsidP="00A901DE">
            <w:r w:rsidRPr="00A901DE">
              <w:t xml:space="preserve">His love did not depend on being loved in return. It did not bend under pressure. His love was tested, but it was not shaken. </w:t>
            </w:r>
          </w:p>
        </w:tc>
      </w:tr>
      <w:tr w:rsidR="00316BBF" w:rsidRPr="00C16E34" w14:paraId="563B5186" w14:textId="77777777" w:rsidTr="49EBDFCD">
        <w:tc>
          <w:tcPr>
            <w:tcW w:w="1843" w:type="dxa"/>
          </w:tcPr>
          <w:p w14:paraId="0CC4D34E" w14:textId="66A56C21" w:rsidR="00316BBF" w:rsidRPr="00A901DE" w:rsidRDefault="00316BBF" w:rsidP="00A901DE">
            <w:pPr>
              <w:pStyle w:val="Heading3"/>
            </w:pPr>
            <w:r>
              <w:t xml:space="preserve">2: </w:t>
            </w:r>
          </w:p>
        </w:tc>
        <w:tc>
          <w:tcPr>
            <w:tcW w:w="8222" w:type="dxa"/>
          </w:tcPr>
          <w:p w14:paraId="75EB12C0" w14:textId="6CE97A8F" w:rsidR="00316BBF" w:rsidRPr="00A901DE" w:rsidRDefault="00F30577" w:rsidP="00A901DE">
            <w:pPr>
              <w:rPr>
                <w:rStyle w:val="SubtleEmphasis"/>
                <w:lang w:val="en-US"/>
              </w:rPr>
            </w:pPr>
            <w:r w:rsidRPr="00A901DE">
              <w:rPr>
                <w:i/>
                <w:iCs/>
                <w:lang w:val="en-US"/>
              </w:rPr>
              <w:t>His love cannot be shaken.</w:t>
            </w:r>
          </w:p>
        </w:tc>
      </w:tr>
      <w:tr w:rsidR="00316BBF" w:rsidRPr="00C16E34" w14:paraId="3C0523A0" w14:textId="77777777" w:rsidTr="49EBDFCD">
        <w:tc>
          <w:tcPr>
            <w:tcW w:w="1843" w:type="dxa"/>
          </w:tcPr>
          <w:p w14:paraId="3CB37299" w14:textId="155916E1" w:rsidR="00316BBF" w:rsidRPr="00A901DE" w:rsidRDefault="00316BBF" w:rsidP="00A901DE">
            <w:pPr>
              <w:pStyle w:val="Heading3"/>
            </w:pPr>
            <w:r>
              <w:t xml:space="preserve">3. </w:t>
            </w:r>
            <w:r w:rsidR="00F30577">
              <w:t xml:space="preserve">His love is expressed through faithfulness and </w:t>
            </w:r>
            <w:r w:rsidR="0F2B97D2">
              <w:t>obedience</w:t>
            </w:r>
            <w:r w:rsidR="00F30577">
              <w:t xml:space="preserve"> </w:t>
            </w:r>
          </w:p>
        </w:tc>
        <w:tc>
          <w:tcPr>
            <w:tcW w:w="8222" w:type="dxa"/>
          </w:tcPr>
          <w:p w14:paraId="03BA0B7D" w14:textId="77777777" w:rsidR="00F30577" w:rsidRPr="00A901DE" w:rsidRDefault="00F30577" w:rsidP="00A901DE">
            <w:r>
              <w:t>Finally, we see that Jesus’ love was expressed through faithfulness and obedience.</w:t>
            </w:r>
          </w:p>
          <w:p w14:paraId="1E361716" w14:textId="77777777" w:rsidR="00F30577" w:rsidRPr="00A901DE" w:rsidRDefault="00F30577" w:rsidP="00A901DE">
            <w:r>
              <w:t xml:space="preserve">At the heart of his love is a choice to do what is right, not what is easy. </w:t>
            </w:r>
          </w:p>
          <w:p w14:paraId="5EA7D4A7" w14:textId="2B393370" w:rsidR="00F30577" w:rsidRPr="00A901DE" w:rsidRDefault="00F30577" w:rsidP="00A901DE">
            <w:pPr>
              <w:shd w:val="clear" w:color="auto" w:fill="A9E0FF"/>
              <w:rPr>
                <w:rFonts w:eastAsia="Avenir Next LT Pro" w:cs="Avenir Next LT Pro"/>
              </w:rPr>
            </w:pPr>
            <w:r w:rsidRPr="5ADDAFC5">
              <w:rPr>
                <w:b/>
                <w:bCs/>
              </w:rPr>
              <w:t>I</w:t>
            </w:r>
            <w:r w:rsidRPr="5ADDAFC5">
              <w:rPr>
                <w:rFonts w:eastAsia="Avenir Next LT Pro" w:cs="Avenir Next LT Pro"/>
                <w:b/>
                <w:bCs/>
              </w:rPr>
              <w:t xml:space="preserve">llustration – </w:t>
            </w:r>
            <w:r w:rsidRPr="5ADDAFC5">
              <w:rPr>
                <w:rFonts w:eastAsia="Avenir Next LT Pro" w:cs="Avenir Next LT Pro"/>
                <w:b/>
                <w:bCs/>
                <w:i/>
                <w:iCs/>
              </w:rPr>
              <w:t>Parenting children</w:t>
            </w:r>
            <w:r>
              <w:br/>
            </w:r>
            <w:r>
              <w:br/>
            </w:r>
            <w:r w:rsidRPr="5ADDAFC5">
              <w:rPr>
                <w:rFonts w:eastAsia="Avenir Next LT Pro" w:cs="Avenir Next LT Pro"/>
              </w:rPr>
              <w:t>Parents of young children – I wonder how many hours you spend prompting your children to brush their teeth? Or put their seatbelt on? I wonder how many battles you’ve had over screen time or bedtimes? If you let them do whatever they like, life would be a lot easier, wouldn’t it? But your love for them means that you take the difficult route, rather than the easy one. You are prepared to do what is right, rather than what is easy. You are willing to put extra energy in and be unpopular in the short-term, because you love them, and want to see them grow to be capable, responsible, resilient adults.  Being faithful might bring resistance or disappointment in the short term, but it lays a foundation for lasting good.</w:t>
            </w:r>
          </w:p>
          <w:p w14:paraId="41285E95" w14:textId="1052757B" w:rsidR="00F30577" w:rsidRPr="00A901DE" w:rsidRDefault="00F30577" w:rsidP="00A901DE">
            <w:r>
              <w:t xml:space="preserve">In a similar way, Jesus’ love compels him to do what is right, not what is easy. </w:t>
            </w:r>
            <w:r w:rsidRPr="5ADDAFC5">
              <w:t xml:space="preserve">It's a painful road. He endures discomfort, misunderstanding and suffering — but he walks the path of obedience and that path leads to true freedom, </w:t>
            </w:r>
            <w:r>
              <w:t>peace and life for others.</w:t>
            </w:r>
          </w:p>
          <w:p w14:paraId="499C4D4C" w14:textId="77777777" w:rsidR="00F30577" w:rsidRPr="00A901DE" w:rsidRDefault="00F30577" w:rsidP="00A901DE">
            <w:r w:rsidRPr="00A901DE">
              <w:t>On Palm Sunday, when Jesus rode the donkey, he stopped for a moment to look over the city of Jerusalem.</w:t>
            </w:r>
          </w:p>
          <w:p w14:paraId="3071A11B" w14:textId="238150EA" w:rsidR="00F30577" w:rsidRPr="00A901DE" w:rsidRDefault="00F30577" w:rsidP="00A901DE">
            <w:r w:rsidRPr="00A901DE">
              <w:t>Luke 19:41–42</w:t>
            </w:r>
            <w:r w:rsidRPr="00A901DE">
              <w:rPr>
                <w:rStyle w:val="FootnoteReference"/>
              </w:rPr>
              <w:footnoteReference w:id="8"/>
            </w:r>
            <w:r w:rsidRPr="00A901DE">
              <w:t xml:space="preserve"> says:</w:t>
            </w:r>
            <w:r w:rsidR="72FCB958" w:rsidRPr="00A901DE">
              <w:t xml:space="preserve"> </w:t>
            </w:r>
            <w:r>
              <w:t>“But as he came closer to Jerusalem and saw the city ahead, he began to weep. ‘How I wish today that you of all people would understand the way to peace. But now it is too late, and peace is hidden from your eyes.’”</w:t>
            </w:r>
          </w:p>
          <w:p w14:paraId="7AE03410" w14:textId="77777777" w:rsidR="00F30577" w:rsidRPr="00A901DE" w:rsidRDefault="00F30577" w:rsidP="00A901DE">
            <w:r>
              <w:t>He knew they did not understand. He knew the difficult path ahead,</w:t>
            </w:r>
            <w:r w:rsidRPr="3C892299">
              <w:rPr>
                <w:color w:val="00B050"/>
              </w:rPr>
              <w:t xml:space="preserve"> </w:t>
            </w:r>
            <w:r>
              <w:t>and he could have turned back, but he didn’t. His love compelled him to walk the path of obedience. He did what is right, not what is easy.</w:t>
            </w:r>
          </w:p>
          <w:p w14:paraId="06DFBA10" w14:textId="77777777" w:rsidR="00F30577" w:rsidRPr="00A901DE" w:rsidRDefault="00F30577" w:rsidP="00A901DE">
            <w:r w:rsidRPr="00A901DE">
              <w:t>A few days later, in the Garden of Gethsemane, Jesus is in great distress, yet he prays:</w:t>
            </w:r>
          </w:p>
          <w:p w14:paraId="4FF1B5B4" w14:textId="77777777" w:rsidR="00F30577" w:rsidRPr="00A901DE" w:rsidRDefault="00F30577" w:rsidP="00A901DE">
            <w:r w:rsidRPr="00A901DE">
              <w:t>“Father, if you are willing, take this cup from me; yet not my will, but yours be done.”</w:t>
            </w:r>
            <w:r w:rsidRPr="00A901DE">
              <w:rPr>
                <w:rStyle w:val="FootnoteReference"/>
              </w:rPr>
              <w:footnoteReference w:id="9"/>
            </w:r>
            <w:r w:rsidRPr="00A901DE">
              <w:t xml:space="preserve"> </w:t>
            </w:r>
          </w:p>
          <w:p w14:paraId="247B2AC8" w14:textId="77777777" w:rsidR="00F30577" w:rsidRPr="00A901DE" w:rsidRDefault="00F30577" w:rsidP="00A901DE">
            <w:r w:rsidRPr="00A901DE">
              <w:t>Here we see love at its most costly. He says, “My soul is overwhelmed with sorrow to the point of death.”</w:t>
            </w:r>
            <w:r w:rsidRPr="00A901DE">
              <w:rPr>
                <w:rStyle w:val="FootnoteReference"/>
              </w:rPr>
              <w:footnoteReference w:id="10"/>
            </w:r>
            <w:r w:rsidRPr="00A901DE">
              <w:t xml:space="preserve"> Jesus feels the full weight of what he is about to do and he longs for another way for God’s will to be accomplished, and yet he says, “not my will but yours be done”.</w:t>
            </w:r>
            <w:r w:rsidRPr="00A901DE">
              <w:rPr>
                <w:rStyle w:val="FootnoteReference"/>
              </w:rPr>
              <w:footnoteReference w:id="11"/>
            </w:r>
          </w:p>
          <w:p w14:paraId="3820DC67" w14:textId="77777777" w:rsidR="00F30577" w:rsidRPr="00A901DE" w:rsidRDefault="00F30577" w:rsidP="00A901DE">
            <w:pPr>
              <w:rPr>
                <w:rFonts w:eastAsia="Aptos" w:cs="Aptos"/>
                <w:color w:val="003450" w:themeColor="text1"/>
                <w:lang w:val="en-US"/>
              </w:rPr>
            </w:pPr>
            <w:r>
              <w:t xml:space="preserve">The strength of his love is shown through obedience – choosing what is right, not what is easy. </w:t>
            </w:r>
          </w:p>
          <w:p w14:paraId="1F4F37F2" w14:textId="77777777" w:rsidR="00F30577" w:rsidRPr="00A901DE" w:rsidRDefault="00F30577" w:rsidP="00A901DE">
            <w:r>
              <w:t>This prayer that Jesus prays does not come from a place of weakness or distress, but from willing submission as he stands in the shadow of the cross.</w:t>
            </w:r>
          </w:p>
          <w:p w14:paraId="5AB8B3DC" w14:textId="77777777" w:rsidR="00F30577" w:rsidRPr="00A901DE" w:rsidRDefault="00F30577" w:rsidP="00A901DE">
            <w:r>
              <w:t>Unshakeable love is shown through obedience, in choosing what is right rather than what is easy.</w:t>
            </w:r>
          </w:p>
          <w:p w14:paraId="54EA4FD3" w14:textId="73718880" w:rsidR="00316BBF" w:rsidRPr="00A901DE" w:rsidRDefault="348B6A24" w:rsidP="5ADDAFC5">
            <w:r>
              <w:t>Every step Jesus took toward the cross was a step that could have been avoided, yet he chose the path that will fulfil God’s purpose. Hi</w:t>
            </w:r>
            <w:r w:rsidR="00F30577">
              <w:t>s love was expressed through faithfulness and obedience.</w:t>
            </w:r>
          </w:p>
        </w:tc>
      </w:tr>
      <w:tr w:rsidR="00316BBF" w:rsidRPr="00C16E34" w14:paraId="313F9C35" w14:textId="77777777" w:rsidTr="49EBDFCD">
        <w:tc>
          <w:tcPr>
            <w:tcW w:w="1843" w:type="dxa"/>
          </w:tcPr>
          <w:p w14:paraId="2C349707" w14:textId="2E0987F4" w:rsidR="00316BBF" w:rsidRPr="00A901DE" w:rsidRDefault="00316BBF" w:rsidP="00A901DE">
            <w:pPr>
              <w:pStyle w:val="Heading3"/>
            </w:pPr>
            <w:r>
              <w:t xml:space="preserve">3: </w:t>
            </w:r>
          </w:p>
        </w:tc>
        <w:tc>
          <w:tcPr>
            <w:tcW w:w="8222" w:type="dxa"/>
          </w:tcPr>
          <w:p w14:paraId="7892C294" w14:textId="1AB4C1D9" w:rsidR="00316BBF" w:rsidRPr="00A901DE" w:rsidRDefault="00F30577" w:rsidP="00A901DE">
            <w:pPr>
              <w:rPr>
                <w:rStyle w:val="SubtleEmphasis"/>
              </w:rPr>
            </w:pPr>
            <w:r w:rsidRPr="00A901DE">
              <w:rPr>
                <w:i/>
                <w:iCs/>
                <w:lang w:val="en-US"/>
              </w:rPr>
              <w:t>His love is expressed in faithfulness and obedience</w:t>
            </w:r>
            <w:r w:rsidR="00316BBF" w:rsidRPr="00A901DE">
              <w:rPr>
                <w:rStyle w:val="SubtleEmphasis"/>
              </w:rPr>
              <w:t>.</w:t>
            </w:r>
          </w:p>
        </w:tc>
      </w:tr>
      <w:tr w:rsidR="00316BBF" w:rsidRPr="00C16E34" w14:paraId="10391A99" w14:textId="77777777" w:rsidTr="49EBDFCD">
        <w:trPr>
          <w:trHeight w:val="7350"/>
        </w:trPr>
        <w:tc>
          <w:tcPr>
            <w:tcW w:w="1843" w:type="dxa"/>
          </w:tcPr>
          <w:p w14:paraId="6FCCE78A" w14:textId="04A0C204" w:rsidR="00316BBF" w:rsidRPr="00A901DE" w:rsidRDefault="00316BBF" w:rsidP="5ADDAFC5">
            <w:pPr>
              <w:pStyle w:val="Heading3"/>
              <w:rPr>
                <w:rFonts w:cs="Arial"/>
              </w:rPr>
            </w:pPr>
            <w:r w:rsidRPr="5ADDAFC5">
              <w:rPr>
                <w:rFonts w:cs="Arial"/>
              </w:rPr>
              <w:t>Conclusion</w:t>
            </w:r>
          </w:p>
        </w:tc>
        <w:tc>
          <w:tcPr>
            <w:tcW w:w="8222" w:type="dxa"/>
          </w:tcPr>
          <w:p w14:paraId="4CC8FA00" w14:textId="77777777" w:rsidR="00F30577" w:rsidRPr="00A901DE" w:rsidRDefault="00F30577" w:rsidP="00A901DE">
            <w:r w:rsidRPr="00A901DE">
              <w:rPr>
                <w:lang w:val="en-US"/>
              </w:rPr>
              <w:t>The events of Palm Sunday give us a snapshot of the future. The honour, glory, and praise offered to Jesus now is but a warm-up for the main event — the day of his coming in power and glory with all the angels of Heaven. The way the people responded to Jesus on that day also reminds us of how inconsistent people can be: how quickly our opinions, attitudes, and expectations can change. Yet through it all, his love remains unshakeable.</w:t>
            </w:r>
            <w:r w:rsidRPr="00A901DE">
              <w:t xml:space="preserve"> </w:t>
            </w:r>
            <w:r w:rsidRPr="00A901DE">
              <w:br/>
            </w:r>
          </w:p>
          <w:p w14:paraId="552BA71E" w14:textId="77777777" w:rsidR="00F30577" w:rsidRPr="00A901DE" w:rsidRDefault="00F30577" w:rsidP="00A901DE">
            <w:r>
              <w:t xml:space="preserve">So, what does all of this mean for us today? How will we respond to the love Jesus showed throughout Holy Week? </w:t>
            </w:r>
          </w:p>
          <w:p w14:paraId="38112492" w14:textId="77777777" w:rsidR="00F30577" w:rsidRPr="00A901DE" w:rsidRDefault="00F30577" w:rsidP="00A901DE">
            <w:r>
              <w:t xml:space="preserve">Perhaps you want to commit to getting to know Jesus better. </w:t>
            </w:r>
          </w:p>
          <w:p w14:paraId="27EA19FB" w14:textId="77777777" w:rsidR="00F30577" w:rsidRPr="00A901DE" w:rsidRDefault="00F30577" w:rsidP="00A901DE">
            <w:r>
              <w:t xml:space="preserve">Perhaps you want to worship him and thank him. </w:t>
            </w:r>
          </w:p>
          <w:p w14:paraId="494D3683" w14:textId="77777777" w:rsidR="00F30577" w:rsidRPr="00A901DE" w:rsidRDefault="00F30577" w:rsidP="00A901DE">
            <w:r>
              <w:t xml:space="preserve">Perhaps you feel challenged to praise him even when things are not going well. </w:t>
            </w:r>
            <w:r w:rsidRPr="5ADDAFC5">
              <w:rPr>
                <w:lang w:val="en-US"/>
              </w:rPr>
              <w:t xml:space="preserve">Will we only praise Jesus when life is going well? Or will we follow him through the hard places – </w:t>
            </w:r>
            <w:r>
              <w:t xml:space="preserve">our own Gethsemane moments?  </w:t>
            </w:r>
          </w:p>
          <w:p w14:paraId="1F61B161" w14:textId="77777777" w:rsidR="00F30577" w:rsidRPr="00A901DE" w:rsidRDefault="00F30577" w:rsidP="00A901DE">
            <w:r w:rsidRPr="00A901DE">
              <w:t>Because his love will not fail us.</w:t>
            </w:r>
          </w:p>
          <w:p w14:paraId="01DE92B6" w14:textId="77777777" w:rsidR="00F30577" w:rsidRPr="00A901DE" w:rsidRDefault="00F30577" w:rsidP="00A901DE">
            <w:r w:rsidRPr="00A901DE">
              <w:t>His love will not let us go.</w:t>
            </w:r>
          </w:p>
          <w:p w14:paraId="52AEF3A2" w14:textId="77777777" w:rsidR="00F30577" w:rsidRPr="00A901DE" w:rsidRDefault="00F30577" w:rsidP="00A901DE">
            <w:r w:rsidRPr="00A901DE">
              <w:t xml:space="preserve">His love is working even when we can’t see it. </w:t>
            </w:r>
          </w:p>
          <w:p w14:paraId="1CC56B71" w14:textId="77777777" w:rsidR="00F30577" w:rsidRPr="00A901DE" w:rsidRDefault="00F30577" w:rsidP="00A901DE">
            <w:r>
              <w:t xml:space="preserve">It is an </w:t>
            </w:r>
            <w:r w:rsidRPr="5ADDAFC5">
              <w:rPr>
                <w:i/>
                <w:iCs/>
              </w:rPr>
              <w:t>unshakeable</w:t>
            </w:r>
            <w:r>
              <w:t xml:space="preserve"> </w:t>
            </w:r>
            <w:r w:rsidRPr="5ADDAFC5">
              <w:rPr>
                <w:i/>
                <w:iCs/>
              </w:rPr>
              <w:t>love</w:t>
            </w:r>
            <w:r>
              <w:t>.</w:t>
            </w:r>
          </w:p>
          <w:p w14:paraId="787DE14C" w14:textId="6CB5AF24" w:rsidR="00316BBF" w:rsidRPr="00A901DE" w:rsidRDefault="00F30577" w:rsidP="00A901DE">
            <w:pPr>
              <w:rPr>
                <w:rFonts w:eastAsia="Avenir Next LT Pro" w:cs="Avenir Next LT Pro"/>
                <w:lang w:val="en-US"/>
              </w:rPr>
            </w:pPr>
            <w:r w:rsidRPr="5ADDAFC5">
              <w:rPr>
                <w:rFonts w:eastAsia="Avenir Next LT Pro" w:cs="Avenir Next LT Pro"/>
                <w:lang w:val="en-US"/>
              </w:rPr>
              <w:t>And as we go into our own lives this week, may we follow his example of love - choosing what is right, even when it is hard, costly, or misunderstood.</w:t>
            </w:r>
          </w:p>
        </w:tc>
      </w:tr>
      <w:tr w:rsidR="00316BBF" w:rsidRPr="00C16E34" w14:paraId="16FEA726" w14:textId="77777777" w:rsidTr="49EBDFCD">
        <w:trPr>
          <w:trHeight w:val="2970"/>
        </w:trPr>
        <w:tc>
          <w:tcPr>
            <w:tcW w:w="1843" w:type="dxa"/>
          </w:tcPr>
          <w:p w14:paraId="79BE07F7" w14:textId="77777777" w:rsidR="00316BBF" w:rsidRPr="00A901DE" w:rsidRDefault="00316BBF" w:rsidP="00A901DE">
            <w:pPr>
              <w:pStyle w:val="Heading3"/>
            </w:pPr>
            <w:r w:rsidRPr="00A901DE">
              <w:t>Closing prayer</w:t>
            </w:r>
          </w:p>
        </w:tc>
        <w:tc>
          <w:tcPr>
            <w:tcW w:w="8222" w:type="dxa"/>
          </w:tcPr>
          <w:p w14:paraId="352509AC" w14:textId="77777777" w:rsidR="00F30577" w:rsidRPr="00A901DE" w:rsidRDefault="00F30577" w:rsidP="00A901DE">
            <w:pPr>
              <w:rPr>
                <w:i/>
                <w:iCs/>
              </w:rPr>
            </w:pPr>
            <w:r w:rsidRPr="00A901DE">
              <w:rPr>
                <w:i/>
                <w:iCs/>
              </w:rPr>
              <w:t>Lord Jesus, we begin to understand something of your unshakeable love, and we thank you for it.</w:t>
            </w:r>
          </w:p>
          <w:p w14:paraId="68F0DE5A" w14:textId="77777777" w:rsidR="00F30577" w:rsidRPr="00A901DE" w:rsidRDefault="00F30577" w:rsidP="00A901DE">
            <w:pPr>
              <w:rPr>
                <w:i/>
                <w:iCs/>
              </w:rPr>
            </w:pPr>
            <w:r w:rsidRPr="00A901DE">
              <w:rPr>
                <w:i/>
                <w:iCs/>
              </w:rPr>
              <w:t>We see love that rode humbly into Jerusalem, that knelt to serve, that suffered on the cross, and that rose victorious.</w:t>
            </w:r>
          </w:p>
          <w:p w14:paraId="7B8F1ED9" w14:textId="77777777" w:rsidR="00F30577" w:rsidRPr="00A901DE" w:rsidRDefault="00F30577" w:rsidP="00A901DE">
            <w:pPr>
              <w:rPr>
                <w:i/>
                <w:iCs/>
              </w:rPr>
            </w:pPr>
            <w:r w:rsidRPr="00A901DE">
              <w:rPr>
                <w:i/>
                <w:iCs/>
              </w:rPr>
              <w:t>As we enter this Holy Week, may your love rest in our hearts, strengthen our faith, and shape our lives.</w:t>
            </w:r>
          </w:p>
          <w:p w14:paraId="3C9F6A36" w14:textId="77777777" w:rsidR="00F30577" w:rsidRPr="00A901DE" w:rsidRDefault="00F30577" w:rsidP="00A901DE">
            <w:pPr>
              <w:rPr>
                <w:i/>
                <w:iCs/>
              </w:rPr>
            </w:pPr>
            <w:r w:rsidRPr="00A901DE">
              <w:rPr>
                <w:i/>
                <w:iCs/>
              </w:rPr>
              <w:t>Hosanna in the highest — blessed is he who comes in the name of the Lord!</w:t>
            </w:r>
          </w:p>
          <w:p w14:paraId="1F7F1CBB" w14:textId="386057E2" w:rsidR="00316BBF" w:rsidRPr="00A901DE" w:rsidRDefault="00F30577" w:rsidP="5ADDAFC5">
            <w:pPr>
              <w:rPr>
                <w:rStyle w:val="SubtleEmphasis"/>
              </w:rPr>
            </w:pPr>
            <w:r w:rsidRPr="5ADDAFC5">
              <w:rPr>
                <w:i/>
                <w:iCs/>
              </w:rPr>
              <w:t>Amen.</w:t>
            </w:r>
          </w:p>
          <w:p w14:paraId="571D381D" w14:textId="49583FD0" w:rsidR="00316BBF" w:rsidRPr="00A901DE" w:rsidRDefault="0C4063FA" w:rsidP="5ADDAFC5">
            <w:pPr>
              <w:rPr>
                <w:i/>
                <w:iCs/>
              </w:rPr>
            </w:pPr>
            <w:r>
              <w:t>Let’s worship him together this morning – praising the King who comes in love!</w:t>
            </w:r>
          </w:p>
        </w:tc>
      </w:tr>
    </w:tbl>
    <w:p w14:paraId="5D85B9F3" w14:textId="6CDF7F64" w:rsidR="00F30577" w:rsidRDefault="00F30577" w:rsidP="50646DEA"/>
    <w:p w14:paraId="00C66E06" w14:textId="77777777" w:rsidR="00F30577" w:rsidRDefault="00F30577" w:rsidP="00F30577">
      <w:r w:rsidRPr="38E7C5FC">
        <w:rPr>
          <w:i/>
          <w:iCs/>
          <w:sz w:val="24"/>
          <w:szCs w:val="24"/>
        </w:rPr>
        <w:t>This sermon was written by Major Earle Ivers</w:t>
      </w:r>
    </w:p>
    <w:p w14:paraId="646B3B15" w14:textId="77777777" w:rsidR="00F30577" w:rsidRPr="00316BBF" w:rsidRDefault="00F30577" w:rsidP="00316BBF"/>
    <w:sectPr w:rsidR="00F30577" w:rsidRPr="00316BBF" w:rsidSect="00DB78BF">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B2E7D" w14:textId="77777777" w:rsidR="00205F66" w:rsidRDefault="00205F66" w:rsidP="00BE7CB7">
      <w:r>
        <w:separator/>
      </w:r>
    </w:p>
  </w:endnote>
  <w:endnote w:type="continuationSeparator" w:id="0">
    <w:p w14:paraId="630951FE" w14:textId="77777777" w:rsidR="00205F66" w:rsidRDefault="00205F66" w:rsidP="00BE7CB7">
      <w:r>
        <w:continuationSeparator/>
      </w:r>
    </w:p>
  </w:endnote>
  <w:endnote w:type="continuationNotice" w:id="1">
    <w:p w14:paraId="1E865868" w14:textId="77777777" w:rsidR="00205F66" w:rsidRDefault="00205F66">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altName w:val="ＭＳ Ｐ明朝"/>
    <w:panose1 w:val="00000000000000000000"/>
    <w:charset w:val="80"/>
    <w:family w:val="roman"/>
    <w:notTrueType/>
    <w:pitch w:val="default"/>
  </w:font>
  <w:font w:name="NeueHaasUnicaW1G-Heavy">
    <w:altName w:val="Calibri"/>
    <w:charset w:val="4D"/>
    <w:family w:val="auto"/>
    <w:pitch w:val="default"/>
    <w:sig w:usb0="00000003" w:usb1="00000000" w:usb2="00000000" w:usb3="00000000" w:csb0="00000001"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03620"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B28B74A" wp14:editId="440C6FC5">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7247A838"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ma14="http://schemas.microsoft.com/office/mac/drawingml/2011/main" xmlns:pic="http://schemas.openxmlformats.org/drawingml/2006/picture" xmlns:arto="http://schemas.microsoft.com/office/word/2006/arto">
          <w:pict>
            <v:shapetype id="_x0000_t202" coordsize="21600,21600" o:spt="202" path="m,l,21600r21600,l21600,xe" w14:anchorId="5B28B74A">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7247A838"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2C28A2E6" wp14:editId="2DFE0C3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BDD86" w14:textId="77777777" w:rsidR="00205F66" w:rsidRDefault="00205F66" w:rsidP="00BE7CB7">
      <w:r>
        <w:separator/>
      </w:r>
    </w:p>
  </w:footnote>
  <w:footnote w:type="continuationSeparator" w:id="0">
    <w:p w14:paraId="20CEA621" w14:textId="77777777" w:rsidR="00205F66" w:rsidRDefault="00205F66" w:rsidP="00BE7CB7">
      <w:r>
        <w:continuationSeparator/>
      </w:r>
    </w:p>
  </w:footnote>
  <w:footnote w:type="continuationNotice" w:id="1">
    <w:p w14:paraId="3E213364" w14:textId="77777777" w:rsidR="00205F66" w:rsidRDefault="00205F66">
      <w:pPr>
        <w:spacing w:before="0" w:after="0" w:line="240" w:lineRule="auto"/>
      </w:pPr>
    </w:p>
  </w:footnote>
  <w:footnote w:id="2">
    <w:p w14:paraId="13585AE0" w14:textId="77777777" w:rsidR="00316BBF" w:rsidRPr="00A901DE" w:rsidRDefault="00316BBF" w:rsidP="00316BBF">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Matthew 21:5 (NIV). Cross reference: Zechariah 9:9</w:t>
      </w:r>
    </w:p>
  </w:footnote>
  <w:footnote w:id="3">
    <w:p w14:paraId="4D983EF6" w14:textId="77777777" w:rsidR="00F30577" w:rsidRPr="00A901DE" w:rsidRDefault="00F30577" w:rsidP="00F30577">
      <w:pPr>
        <w:pStyle w:val="FootnoteText"/>
        <w:rPr>
          <w:rFonts w:cstheme="minorHAnsi"/>
          <w:sz w:val="20"/>
        </w:rPr>
      </w:pPr>
      <w:r w:rsidRPr="00A901DE">
        <w:rPr>
          <w:rStyle w:val="FootnoteReference"/>
          <w:rFonts w:cstheme="minorHAnsi"/>
          <w:sz w:val="20"/>
        </w:rPr>
        <w:footnoteRef/>
      </w:r>
      <w:r w:rsidRPr="00A901DE">
        <w:rPr>
          <w:rFonts w:cstheme="minorHAnsi"/>
          <w:sz w:val="20"/>
        </w:rPr>
        <w:t xml:space="preserve"> </w:t>
      </w:r>
      <w:hyperlink r:id="rId1">
        <w:r w:rsidRPr="00A901DE">
          <w:rPr>
            <w:rStyle w:val="Hyperlink"/>
            <w:rFonts w:cstheme="minorHAnsi"/>
            <w:sz w:val="20"/>
          </w:rPr>
          <w:t>The Song Book of the Salvation Army 507. Lord, thou art questioning: Lovest thou me | Hymnary.org</w:t>
        </w:r>
      </w:hyperlink>
    </w:p>
  </w:footnote>
  <w:footnote w:id="4">
    <w:p w14:paraId="64B45256"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Matthew 26:21 (NIV)</w:t>
      </w:r>
    </w:p>
  </w:footnote>
  <w:footnote w:id="5">
    <w:p w14:paraId="74C78774"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John 13:1-30</w:t>
      </w:r>
    </w:p>
  </w:footnote>
  <w:footnote w:id="6">
    <w:p w14:paraId="25A461A8"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Luke 23:34 (NLT)</w:t>
      </w:r>
    </w:p>
  </w:footnote>
  <w:footnote w:id="7">
    <w:p w14:paraId="2E432EE4"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John 13:1 (CEV)</w:t>
      </w:r>
    </w:p>
  </w:footnote>
  <w:footnote w:id="8">
    <w:p w14:paraId="39A3D8D3"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NLT</w:t>
      </w:r>
    </w:p>
  </w:footnote>
  <w:footnote w:id="9">
    <w:p w14:paraId="5DC1F30A"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Luke 22:42 (NIV)</w:t>
      </w:r>
    </w:p>
  </w:footnote>
  <w:footnote w:id="10">
    <w:p w14:paraId="74959F0C"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Matthew 26:38 (NIV)</w:t>
      </w:r>
    </w:p>
  </w:footnote>
  <w:footnote w:id="11">
    <w:p w14:paraId="2B037616" w14:textId="77777777" w:rsidR="00F30577" w:rsidRPr="00A901DE" w:rsidRDefault="00F30577" w:rsidP="00F30577">
      <w:pPr>
        <w:pStyle w:val="FootnoteText"/>
        <w:rPr>
          <w:rFonts w:cstheme="minorHAnsi"/>
          <w:sz w:val="20"/>
          <w:lang w:val="en-US"/>
        </w:rPr>
      </w:pPr>
      <w:r w:rsidRPr="00A901DE">
        <w:rPr>
          <w:rStyle w:val="FootnoteReference"/>
          <w:rFonts w:cstheme="minorHAnsi"/>
          <w:sz w:val="20"/>
        </w:rPr>
        <w:footnoteRef/>
      </w:r>
      <w:r w:rsidRPr="00A901DE">
        <w:rPr>
          <w:rFonts w:cstheme="minorHAnsi"/>
          <w:sz w:val="20"/>
        </w:rPr>
        <w:t xml:space="preserve"> </w:t>
      </w:r>
      <w:r w:rsidRPr="00A901DE">
        <w:rPr>
          <w:rFonts w:cstheme="minorHAnsi"/>
          <w:sz w:val="20"/>
          <w:lang w:val="en-US"/>
        </w:rPr>
        <w:t>Luke 22:42 (NIV). See also Matthew 26:39.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86407" w14:textId="77777777" w:rsidR="00CE6D2C" w:rsidRDefault="00CE6D2C">
    <w:pPr>
      <w:pStyle w:val="Header"/>
    </w:pPr>
    <w:r>
      <w:rPr>
        <w:noProof/>
      </w:rPr>
      <w:drawing>
        <wp:anchor distT="0" distB="0" distL="114300" distR="114300" simplePos="0" relativeHeight="251658242" behindDoc="1" locked="0" layoutInCell="1" allowOverlap="1" wp14:anchorId="39EC41A1" wp14:editId="2FB494F9">
          <wp:simplePos x="0" y="0"/>
          <wp:positionH relativeFrom="column">
            <wp:posOffset>-904240</wp:posOffset>
          </wp:positionH>
          <wp:positionV relativeFrom="page">
            <wp:posOffset>-635</wp:posOffset>
          </wp:positionV>
          <wp:extent cx="7556166" cy="10680964"/>
          <wp:effectExtent l="0" t="0" r="6985" b="635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096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0273A" w14:textId="77777777" w:rsidR="00CE6D2C" w:rsidRDefault="00CE6D2C">
    <w:pPr>
      <w:pStyle w:val="Header"/>
    </w:pPr>
    <w:r>
      <w:rPr>
        <w:noProof/>
      </w:rPr>
      <w:drawing>
        <wp:anchor distT="0" distB="0" distL="114300" distR="114300" simplePos="0" relativeHeight="251658243" behindDoc="1" locked="0" layoutInCell="1" allowOverlap="1" wp14:anchorId="0627C92B" wp14:editId="3F5D1DA9">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SystemFonts/>
  <w:hideSpellingErrors/>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49D1"/>
    <w:rsid w:val="0002109E"/>
    <w:rsid w:val="00052FB7"/>
    <w:rsid w:val="00055510"/>
    <w:rsid w:val="00062C0E"/>
    <w:rsid w:val="00076B1E"/>
    <w:rsid w:val="000772D0"/>
    <w:rsid w:val="00077BFD"/>
    <w:rsid w:val="00092842"/>
    <w:rsid w:val="000A1ED9"/>
    <w:rsid w:val="000E506D"/>
    <w:rsid w:val="00106946"/>
    <w:rsid w:val="00113F7E"/>
    <w:rsid w:val="0014718B"/>
    <w:rsid w:val="001668B8"/>
    <w:rsid w:val="0019225A"/>
    <w:rsid w:val="00194B44"/>
    <w:rsid w:val="001A5735"/>
    <w:rsid w:val="00205F66"/>
    <w:rsid w:val="002232EE"/>
    <w:rsid w:val="00234E83"/>
    <w:rsid w:val="00240CCD"/>
    <w:rsid w:val="0026754C"/>
    <w:rsid w:val="00281752"/>
    <w:rsid w:val="00283C4B"/>
    <w:rsid w:val="002A765E"/>
    <w:rsid w:val="002F5741"/>
    <w:rsid w:val="00316BBF"/>
    <w:rsid w:val="003465C6"/>
    <w:rsid w:val="00370E85"/>
    <w:rsid w:val="00371703"/>
    <w:rsid w:val="00385F20"/>
    <w:rsid w:val="00390AFE"/>
    <w:rsid w:val="00394ACC"/>
    <w:rsid w:val="003B2532"/>
    <w:rsid w:val="003E07E3"/>
    <w:rsid w:val="003E464A"/>
    <w:rsid w:val="004041FB"/>
    <w:rsid w:val="0041589B"/>
    <w:rsid w:val="0044202B"/>
    <w:rsid w:val="00442197"/>
    <w:rsid w:val="004477B2"/>
    <w:rsid w:val="004700C9"/>
    <w:rsid w:val="0049427D"/>
    <w:rsid w:val="004A0E4D"/>
    <w:rsid w:val="004B79DE"/>
    <w:rsid w:val="004D61CA"/>
    <w:rsid w:val="004F0CB1"/>
    <w:rsid w:val="004F5EFF"/>
    <w:rsid w:val="005326DD"/>
    <w:rsid w:val="00533853"/>
    <w:rsid w:val="00533FDC"/>
    <w:rsid w:val="0055178A"/>
    <w:rsid w:val="00562EF9"/>
    <w:rsid w:val="00563639"/>
    <w:rsid w:val="00590848"/>
    <w:rsid w:val="005B7727"/>
    <w:rsid w:val="005C0A74"/>
    <w:rsid w:val="005D7E0E"/>
    <w:rsid w:val="005F4CF3"/>
    <w:rsid w:val="006150D9"/>
    <w:rsid w:val="00617BFB"/>
    <w:rsid w:val="0062776C"/>
    <w:rsid w:val="0063483B"/>
    <w:rsid w:val="0063575B"/>
    <w:rsid w:val="0063617B"/>
    <w:rsid w:val="00637320"/>
    <w:rsid w:val="00657961"/>
    <w:rsid w:val="006732D4"/>
    <w:rsid w:val="00686E67"/>
    <w:rsid w:val="00697EAF"/>
    <w:rsid w:val="00720D18"/>
    <w:rsid w:val="007342C4"/>
    <w:rsid w:val="007369C5"/>
    <w:rsid w:val="00750758"/>
    <w:rsid w:val="00783E70"/>
    <w:rsid w:val="007A1A7B"/>
    <w:rsid w:val="007D2B35"/>
    <w:rsid w:val="007D52DB"/>
    <w:rsid w:val="008061A8"/>
    <w:rsid w:val="00853323"/>
    <w:rsid w:val="0087550C"/>
    <w:rsid w:val="008A192A"/>
    <w:rsid w:val="008B1464"/>
    <w:rsid w:val="008D33F7"/>
    <w:rsid w:val="008E64EF"/>
    <w:rsid w:val="008F5BAD"/>
    <w:rsid w:val="009026E6"/>
    <w:rsid w:val="009161D4"/>
    <w:rsid w:val="00932E77"/>
    <w:rsid w:val="0094306F"/>
    <w:rsid w:val="0095361B"/>
    <w:rsid w:val="00984BC2"/>
    <w:rsid w:val="009C5836"/>
    <w:rsid w:val="009E2450"/>
    <w:rsid w:val="00A02915"/>
    <w:rsid w:val="00A07BEE"/>
    <w:rsid w:val="00A14AB0"/>
    <w:rsid w:val="00A24DD8"/>
    <w:rsid w:val="00A727AF"/>
    <w:rsid w:val="00A901DE"/>
    <w:rsid w:val="00A91F78"/>
    <w:rsid w:val="00A93C6A"/>
    <w:rsid w:val="00AC6E00"/>
    <w:rsid w:val="00AF1B02"/>
    <w:rsid w:val="00B36389"/>
    <w:rsid w:val="00B4410C"/>
    <w:rsid w:val="00B74D8A"/>
    <w:rsid w:val="00B77518"/>
    <w:rsid w:val="00B844A6"/>
    <w:rsid w:val="00B969E8"/>
    <w:rsid w:val="00BC6522"/>
    <w:rsid w:val="00BD10BC"/>
    <w:rsid w:val="00BE10AC"/>
    <w:rsid w:val="00BE7CB7"/>
    <w:rsid w:val="00C1199E"/>
    <w:rsid w:val="00C152D1"/>
    <w:rsid w:val="00C37C79"/>
    <w:rsid w:val="00C66106"/>
    <w:rsid w:val="00C87B4A"/>
    <w:rsid w:val="00CE4CE4"/>
    <w:rsid w:val="00CE6D2C"/>
    <w:rsid w:val="00CF34D4"/>
    <w:rsid w:val="00D07ABA"/>
    <w:rsid w:val="00D15A06"/>
    <w:rsid w:val="00D3715A"/>
    <w:rsid w:val="00D743D4"/>
    <w:rsid w:val="00D84756"/>
    <w:rsid w:val="00DA0DF4"/>
    <w:rsid w:val="00DA6ECB"/>
    <w:rsid w:val="00DB44EA"/>
    <w:rsid w:val="00DB78BF"/>
    <w:rsid w:val="00DD563C"/>
    <w:rsid w:val="00E05ECC"/>
    <w:rsid w:val="00E23CF2"/>
    <w:rsid w:val="00E249D1"/>
    <w:rsid w:val="00E25737"/>
    <w:rsid w:val="00E6287D"/>
    <w:rsid w:val="00E76638"/>
    <w:rsid w:val="00EA5221"/>
    <w:rsid w:val="00EB3BAE"/>
    <w:rsid w:val="00EC33CC"/>
    <w:rsid w:val="00EF39BB"/>
    <w:rsid w:val="00F0785C"/>
    <w:rsid w:val="00F16A47"/>
    <w:rsid w:val="00F2327A"/>
    <w:rsid w:val="00F30577"/>
    <w:rsid w:val="00F33711"/>
    <w:rsid w:val="00F35055"/>
    <w:rsid w:val="00F612A0"/>
    <w:rsid w:val="00F6372D"/>
    <w:rsid w:val="00F77049"/>
    <w:rsid w:val="00FA0E7E"/>
    <w:rsid w:val="00FC7E49"/>
    <w:rsid w:val="00FE394B"/>
    <w:rsid w:val="00FE42FB"/>
    <w:rsid w:val="00FE5028"/>
    <w:rsid w:val="0C4063FA"/>
    <w:rsid w:val="0CB45234"/>
    <w:rsid w:val="0F2B97D2"/>
    <w:rsid w:val="270CA4D7"/>
    <w:rsid w:val="2F60D5A5"/>
    <w:rsid w:val="32CB8332"/>
    <w:rsid w:val="33D8DA88"/>
    <w:rsid w:val="348B6A24"/>
    <w:rsid w:val="352222F2"/>
    <w:rsid w:val="37D5734B"/>
    <w:rsid w:val="3C892299"/>
    <w:rsid w:val="496E791A"/>
    <w:rsid w:val="49EBDFCD"/>
    <w:rsid w:val="4D0CB786"/>
    <w:rsid w:val="50646DEA"/>
    <w:rsid w:val="50C0A3A0"/>
    <w:rsid w:val="52714167"/>
    <w:rsid w:val="5ADDAFC5"/>
    <w:rsid w:val="5C062ADB"/>
    <w:rsid w:val="5CC5575C"/>
    <w:rsid w:val="5EEAA59C"/>
    <w:rsid w:val="60DF8C4C"/>
    <w:rsid w:val="61034ACF"/>
    <w:rsid w:val="622275E0"/>
    <w:rsid w:val="65B03C6A"/>
    <w:rsid w:val="66727D87"/>
    <w:rsid w:val="699F6DEC"/>
    <w:rsid w:val="6B890E6D"/>
    <w:rsid w:val="703559D1"/>
    <w:rsid w:val="72FCB958"/>
    <w:rsid w:val="7D6DBC89"/>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7B5192"/>
  <w15:docId w15:val="{1E626EDA-A105-4DD6-8EE5-D43DF305E7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text">
    <w:name w:val="text"/>
    <w:basedOn w:val="DefaultParagraphFont"/>
    <w:rsid w:val="00316BBF"/>
  </w:style>
  <w:style w:type="character" w:customStyle="1" w:styleId="small-caps">
    <w:name w:val="small-caps"/>
    <w:basedOn w:val="DefaultParagraphFont"/>
    <w:rsid w:val="00316BBF"/>
  </w:style>
  <w:style w:type="table" w:customStyle="1" w:styleId="TableGrid1">
    <w:name w:val="Table Grid1"/>
    <w:basedOn w:val="TableNormal"/>
    <w:next w:val="TableGrid"/>
    <w:uiPriority w:val="59"/>
    <w:rsid w:val="00316BBF"/>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316BBF"/>
    <w:pPr>
      <w:spacing w:before="0" w:after="0" w:line="240" w:lineRule="auto"/>
    </w:pPr>
    <w:rPr>
      <w:rFonts w:asciiTheme="minorHAnsi" w:eastAsiaTheme="minorHAnsi" w:hAnsiTheme="minorHAnsi" w:cstheme="minorBidi"/>
      <w:sz w:val="22"/>
      <w:lang w:val="en-AU" w:eastAsia="en-US"/>
    </w:rPr>
  </w:style>
  <w:style w:type="character" w:customStyle="1" w:styleId="FootnoteTextChar">
    <w:name w:val="Footnote Text Char"/>
    <w:basedOn w:val="DefaultParagraphFont"/>
    <w:link w:val="FootnoteText"/>
    <w:uiPriority w:val="99"/>
    <w:rsid w:val="00316BBF"/>
    <w:rPr>
      <w:rFonts w:asciiTheme="minorHAnsi" w:eastAsiaTheme="minorHAnsi" w:hAnsiTheme="minorHAnsi" w:cstheme="minorBidi"/>
      <w:sz w:val="22"/>
      <w:lang w:val="en-AU" w:eastAsia="en-US"/>
    </w:rPr>
  </w:style>
  <w:style w:type="character" w:styleId="FootnoteReference">
    <w:name w:val="footnote reference"/>
    <w:basedOn w:val="DefaultParagraphFont"/>
    <w:uiPriority w:val="99"/>
    <w:semiHidden/>
    <w:unhideWhenUsed/>
    <w:rsid w:val="00316BBF"/>
    <w:rPr>
      <w:vertAlign w:val="superscript"/>
    </w:rPr>
  </w:style>
  <w:style w:type="character" w:styleId="Hyperlink">
    <w:name w:val="Hyperlink"/>
    <w:basedOn w:val="DefaultParagraphFont"/>
    <w:uiPriority w:val="99"/>
    <w:unhideWhenUsed/>
    <w:rsid w:val="00F30577"/>
    <w:rPr>
      <w:color w:val="0000FF"/>
      <w:u w:val="single"/>
    </w:rPr>
  </w:style>
  <w:style w:type="paragraph" w:styleId="Revision">
    <w:name w:val="Revision"/>
    <w:hidden/>
    <w:uiPriority w:val="99"/>
    <w:semiHidden/>
    <w:rsid w:val="00A901DE"/>
    <w:pPr>
      <w:spacing w:after="0"/>
    </w:pPr>
    <w:rPr>
      <w:rFonts w:ascii="Avenir Next LT Pro" w:hAnsi="Avenir Next LT Pro"/>
    </w:r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rPr>
      <w:rFonts w:ascii="Avenir Next LT Pro" w:hAnsi="Avenir Next LT Pro"/>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hymnary.org/hymn/SBSA1986/507"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Palm%20Sunday%20Templates\Palm%20Sunday%20-%20ink%20saver%20template.dotx" TargetMode="External"/></Relationships>
</file>

<file path=word/documenttasks/documenttasks1.xml><?xml version="1.0" encoding="utf-8"?>
<t:Tasks xmlns:t="http://schemas.microsoft.com/office/tasks/2019/documenttasks" xmlns:oel="http://schemas.microsoft.com/office/2019/extlst">
  <t:Task id="{A50FE978-893A-4034-AA08-0EC0BE1F85C5}">
    <t:Anchor>
      <t:Comment id="655021029"/>
    </t:Anchor>
    <t:History>
      <t:Event id="{DDCB002F-E79F-4338-9EC6-6789AF2437C6}" time="2026-01-06T22:46:50.681Z">
        <t:Attribution userId="S::claire.hill@salvationarmy.org.au::395705f2-a15c-40fb-87d5-b2cda3f30c38" userProvider="AD" userName="Claire Hill"/>
        <t:Anchor>
          <t:Comment id="655021029"/>
        </t:Anchor>
        <t:Create/>
      </t:Event>
      <t:Event id="{B4475D1B-D15D-42B1-A772-FFB0CF11FCEB}" time="2026-01-06T22:46:50.681Z">
        <t:Attribution userId="S::claire.hill@salvationarmy.org.au::395705f2-a15c-40fb-87d5-b2cda3f30c38" userProvider="AD" userName="Claire Hill"/>
        <t:Anchor>
          <t:Comment id="655021029"/>
        </t:Anchor>
        <t:Assign userId="S::taryn.somerville@salvationarmy.org.au::69027dbc-bab2-498d-a7ad-5b94e4d4fd30" userProvider="AD" userName="Taryn Somerville"/>
      </t:Event>
      <t:Event id="{08794D30-78F6-4261-BE19-871BB088C290}" time="2026-01-06T22:46:50.681Z">
        <t:Attribution userId="S::claire.hill@salvationarmy.org.au::395705f2-a15c-40fb-87d5-b2cda3f30c38" userProvider="AD" userName="Claire Hill"/>
        <t:Anchor>
          <t:Comment id="655021029"/>
        </t:Anchor>
        <t:SetTitle title="@Taryn Somerville Are you able to help remove this big gap? I can't work out how to do it"/>
      </t:Event>
    </t:History>
  </t:Task>
  <t:Task id="{E0F9B5E5-2EAF-402C-91B5-A928E21CD6A3}">
    <t:Anchor>
      <t:Comment id="403058512"/>
    </t:Anchor>
    <t:History>
      <t:Event id="{765E02FE-A946-46F2-ADF1-F5B1ABFED449}" time="2026-01-06T22:47:42.804Z">
        <t:Attribution userId="S::claire.hill@salvationarmy.org.au::395705f2-a15c-40fb-87d5-b2cda3f30c38" userProvider="AD" userName="Claire Hill"/>
        <t:Anchor>
          <t:Comment id="403058512"/>
        </t:Anchor>
        <t:Create/>
      </t:Event>
      <t:Event id="{EFC314E6-8891-4872-87F1-CF015E50CF75}" time="2026-01-06T22:47:42.804Z">
        <t:Attribution userId="S::claire.hill@salvationarmy.org.au::395705f2-a15c-40fb-87d5-b2cda3f30c38" userProvider="AD" userName="Claire Hill"/>
        <t:Anchor>
          <t:Comment id="403058512"/>
        </t:Anchor>
        <t:Assign userId="S::taryn.somerville@salvationarmy.org.au::69027dbc-bab2-498d-a7ad-5b94e4d4fd30" userProvider="AD" userName="Taryn Somerville"/>
      </t:Event>
      <t:Event id="{40BCDBD9-2A02-48FD-BF55-AC39868DCBB2}" time="2026-01-06T22:47:42.804Z">
        <t:Attribution userId="S::claire.hill@salvationarmy.org.au::395705f2-a15c-40fb-87d5-b2cda3f30c38" userProvider="AD" userName="Claire Hill"/>
        <t:Anchor>
          <t:Comment id="403058512"/>
        </t:Anchor>
        <t:SetTitle title="@Taryn Somerville Are you able to close this gap? I can't figure out how"/>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Palm%20Sunday%20-%20ink%20saver%20template.dotx</Template>
  <TotalTime>0</TotalTime>
  <Pages>1</Pages>
  <Words>1676</Words>
  <Characters>9555</Characters>
  <Application>Microsoft Office Word</Application>
  <DocSecurity>4</DocSecurity>
  <Lines>79</Lines>
  <Paragraphs>22</Paragraphs>
  <ScaleCrop>false</ScaleCrop>
  <Company>The Salvation Army</Company>
  <LinksUpToDate>false</LinksUpToDate>
  <CharactersWithSpaces>11209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Claire Hill</cp:lastModifiedBy>
  <cp:revision>18</cp:revision>
  <cp:lastPrinted>2026-01-07T03:59:00Z</cp:lastPrinted>
  <dcterms:created xsi:type="dcterms:W3CDTF">2026-01-06T09:22:00Z</dcterms:created>
  <dcterms:modified xsi:type="dcterms:W3CDTF">2026-01-07T20:51:00Z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